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D10" w:rsidRDefault="009E1D10" w:rsidP="00384E4B">
      <w:pPr>
        <w:rPr>
          <w:rFonts w:ascii="Times New Roman" w:hAnsi="Times New Roman"/>
          <w:b/>
          <w:sz w:val="28"/>
          <w:szCs w:val="28"/>
        </w:rPr>
      </w:pPr>
    </w:p>
    <w:p w:rsidR="006562EB" w:rsidRPr="00A779F9" w:rsidRDefault="00A779F9" w:rsidP="00384E4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Student Assignment Chart</w:t>
      </w:r>
    </w:p>
    <w:p w:rsidR="00814CB4" w:rsidRDefault="00413982" w:rsidP="00384E4B">
      <w:pPr>
        <w:rPr>
          <w:rFonts w:ascii="Times New Roman" w:hAnsi="Times New Roman"/>
        </w:rPr>
      </w:pPr>
      <w:r w:rsidRPr="003F7FF5">
        <w:rPr>
          <w:rFonts w:ascii="Times New Roman" w:hAnsi="Times New Roman"/>
        </w:rPr>
        <w:t xml:space="preserve">Use this chart to track your progress. </w:t>
      </w:r>
    </w:p>
    <w:p w:rsidR="00A779F9" w:rsidRPr="003F7FF5" w:rsidRDefault="00A779F9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260"/>
        <w:gridCol w:w="6212"/>
        <w:gridCol w:w="1420"/>
      </w:tblGrid>
      <w:tr w:rsidR="00DD3F54" w:rsidRPr="003F7FF5" w:rsidTr="00075E73">
        <w:tc>
          <w:tcPr>
            <w:tcW w:w="1548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Resource</w:t>
            </w:r>
          </w:p>
        </w:tc>
        <w:tc>
          <w:tcPr>
            <w:tcW w:w="126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 Assigned</w:t>
            </w:r>
          </w:p>
        </w:tc>
        <w:tc>
          <w:tcPr>
            <w:tcW w:w="6212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142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</w:t>
            </w:r>
          </w:p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Completed</w:t>
            </w:r>
          </w:p>
        </w:tc>
      </w:tr>
    </w:tbl>
    <w:p w:rsidR="008D7026" w:rsidRDefault="008D7026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400C87" w:rsidRPr="003F7FF5" w:rsidTr="00075E73">
        <w:trPr>
          <w:trHeight w:val="332"/>
        </w:trPr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Oxford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Pictur</w:t>
            </w:r>
            <w:r w:rsidRPr="003F7FF5">
              <w:rPr>
                <w:rFonts w:ascii="Times New Roman" w:hAnsi="Times New Roman"/>
                <w:b/>
              </w:rPr>
              <w:t xml:space="preserve">e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Dictionary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2</w:t>
            </w:r>
            <w:r w:rsidRPr="003F7FF5">
              <w:rPr>
                <w:rFonts w:ascii="Times New Roman" w:hAnsi="Times New Roman"/>
                <w:b/>
                <w:vertAlign w:val="superscript"/>
              </w:rPr>
              <w:t>nd</w:t>
            </w:r>
            <w:r w:rsidRPr="003F7FF5">
              <w:rPr>
                <w:rFonts w:ascii="Times New Roman" w:hAnsi="Times New Roman"/>
                <w:b/>
              </w:rPr>
              <w:t xml:space="preserve"> Ed.</w:t>
            </w: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9E1D10">
        <w:trPr>
          <w:trHeight w:val="332"/>
        </w:trPr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9E1D10" w:rsidP="009E1D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Farming and Ranching P</w:t>
            </w:r>
            <w:r w:rsidR="00400C87">
              <w:rPr>
                <w:rFonts w:ascii="Times New Roman" w:hAnsi="Times New Roman"/>
              </w:rPr>
              <w:t>age</w:t>
            </w:r>
            <w:r>
              <w:rPr>
                <w:rFonts w:ascii="Times New Roman" w:hAnsi="Times New Roman"/>
              </w:rPr>
              <w:t>177</w:t>
            </w:r>
            <w:r w:rsidR="00400C8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9E1D10" w:rsidRPr="003F7FF5" w:rsidTr="00075E73">
        <w:trPr>
          <w:trHeight w:val="70"/>
        </w:trPr>
        <w:tc>
          <w:tcPr>
            <w:tcW w:w="1548" w:type="dxa"/>
            <w:vMerge/>
          </w:tcPr>
          <w:p w:rsidR="009E1D10" w:rsidRPr="003F7FF5" w:rsidRDefault="009E1D10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9E1D10" w:rsidRPr="003F7FF5" w:rsidRDefault="009E1D10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9E1D10" w:rsidRPr="003F7FF5" w:rsidRDefault="009E1D10" w:rsidP="00F61D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 3 Track 40</w:t>
            </w:r>
          </w:p>
        </w:tc>
        <w:tc>
          <w:tcPr>
            <w:tcW w:w="1422" w:type="dxa"/>
          </w:tcPr>
          <w:p w:rsidR="009E1D10" w:rsidRPr="003F7FF5" w:rsidRDefault="009E1D10" w:rsidP="00AB5577">
            <w:pPr>
              <w:rPr>
                <w:rFonts w:ascii="Times New Roman" w:hAnsi="Times New Roman"/>
              </w:rPr>
            </w:pPr>
          </w:p>
        </w:tc>
      </w:tr>
      <w:tr w:rsidR="009E1D10" w:rsidRPr="003F7FF5" w:rsidTr="00075E73">
        <w:tc>
          <w:tcPr>
            <w:tcW w:w="1548" w:type="dxa"/>
            <w:vMerge/>
          </w:tcPr>
          <w:p w:rsidR="009E1D10" w:rsidRPr="003F7FF5" w:rsidRDefault="009E1D10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9E1D10" w:rsidRPr="003F7FF5" w:rsidRDefault="009E1D10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9E1D10" w:rsidRPr="003F7FF5" w:rsidRDefault="009E1D10" w:rsidP="00F61D0E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High Beginning Workbook Page </w:t>
            </w:r>
            <w:r>
              <w:rPr>
                <w:rFonts w:ascii="Times New Roman" w:hAnsi="Times New Roman"/>
              </w:rPr>
              <w:t>177</w:t>
            </w:r>
          </w:p>
        </w:tc>
        <w:tc>
          <w:tcPr>
            <w:tcW w:w="1422" w:type="dxa"/>
          </w:tcPr>
          <w:p w:rsidR="009E1D10" w:rsidRPr="003F7FF5" w:rsidRDefault="009E1D10" w:rsidP="00AB5577">
            <w:pPr>
              <w:rPr>
                <w:rFonts w:ascii="Times New Roman" w:hAnsi="Times New Roman"/>
              </w:rPr>
            </w:pPr>
          </w:p>
        </w:tc>
      </w:tr>
      <w:tr w:rsidR="009E1D10" w:rsidRPr="003F7FF5" w:rsidTr="00075E73">
        <w:tc>
          <w:tcPr>
            <w:tcW w:w="1548" w:type="dxa"/>
            <w:vMerge/>
          </w:tcPr>
          <w:p w:rsidR="009E1D10" w:rsidRPr="003F7FF5" w:rsidRDefault="009E1D10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9E1D10" w:rsidRPr="003F7FF5" w:rsidRDefault="009E1D10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9E1D10" w:rsidRPr="003F7FF5" w:rsidRDefault="009E1D10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Low Intermediate Workbook Page </w:t>
            </w:r>
            <w:r>
              <w:rPr>
                <w:rFonts w:ascii="Times New Roman" w:hAnsi="Times New Roman"/>
              </w:rPr>
              <w:t>177</w:t>
            </w:r>
          </w:p>
        </w:tc>
        <w:tc>
          <w:tcPr>
            <w:tcW w:w="1422" w:type="dxa"/>
          </w:tcPr>
          <w:p w:rsidR="009E1D10" w:rsidRPr="003F7FF5" w:rsidRDefault="009E1D10" w:rsidP="00AB5577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USA</w:t>
            </w:r>
          </w:p>
          <w:p w:rsidR="00DD3F54" w:rsidRPr="003F7FF5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 xml:space="preserve"> Lear</w:t>
            </w:r>
            <w:r w:rsidR="003F7FF5" w:rsidRPr="003F7FF5">
              <w:rPr>
                <w:rFonts w:ascii="Times New Roman" w:hAnsi="Times New Roman"/>
                <w:b/>
              </w:rPr>
              <w:t>n</w:t>
            </w:r>
            <w:r w:rsidRPr="003F7FF5">
              <w:rPr>
                <w:rFonts w:ascii="Times New Roman" w:hAnsi="Times New Roman"/>
                <w:b/>
              </w:rPr>
              <w:t>s</w:t>
            </w:r>
          </w:p>
          <w:p w:rsidR="003F7FF5" w:rsidRP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Website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9E1D10">
        <w:trPr>
          <w:trHeight w:val="377"/>
        </w:trPr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9E1D10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</w:tr>
      <w:tr w:rsidR="00DD3F54" w:rsidRPr="003F7FF5" w:rsidTr="009E1D10">
        <w:trPr>
          <w:trHeight w:val="368"/>
        </w:trPr>
        <w:tc>
          <w:tcPr>
            <w:tcW w:w="1548" w:type="dxa"/>
            <w:vMerge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3F7FF5" w:rsidRDefault="00DD3F54" w:rsidP="009E1D10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DD3F54" w:rsidRPr="00400C87" w:rsidRDefault="00400C87" w:rsidP="00400C87">
            <w:pPr>
              <w:rPr>
                <w:rFonts w:ascii="Times New Roman" w:hAnsi="Times New Roman"/>
                <w:b/>
              </w:rPr>
            </w:pPr>
            <w:r w:rsidRPr="00400C87">
              <w:rPr>
                <w:rFonts w:ascii="Times New Roman" w:hAnsi="Times New Roman"/>
                <w:b/>
              </w:rPr>
              <w:t xml:space="preserve">Basic Grammar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  <w:b/>
              </w:rPr>
              <w:t>In Use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3F7FF5" w:rsidP="008916BD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Unit </w:t>
            </w:r>
            <w:r w:rsidR="009E1D10">
              <w:rPr>
                <w:rFonts w:ascii="Times New Roman" w:hAnsi="Times New Roman"/>
              </w:rPr>
              <w:t>5 Simple Present</w:t>
            </w:r>
          </w:p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3F7FF5" w:rsidP="008916BD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Unit </w:t>
            </w:r>
            <w:r w:rsidR="009E1D10">
              <w:rPr>
                <w:rFonts w:ascii="Times New Roman" w:hAnsi="Times New Roman"/>
              </w:rPr>
              <w:t>Simple Past</w:t>
            </w:r>
          </w:p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7616F5" w:rsidRDefault="00DD3F54" w:rsidP="00400C87">
            <w:pPr>
              <w:rPr>
                <w:rFonts w:ascii="Times New Roman" w:hAnsi="Times New Roman"/>
                <w:b/>
              </w:rPr>
            </w:pPr>
            <w:proofErr w:type="spellStart"/>
            <w:r w:rsidRPr="007616F5">
              <w:rPr>
                <w:rFonts w:ascii="Times New Roman" w:hAnsi="Times New Roman"/>
                <w:b/>
              </w:rPr>
              <w:t>Sed</w:t>
            </w:r>
            <w:proofErr w:type="spellEnd"/>
            <w:r w:rsidRPr="007616F5">
              <w:rPr>
                <w:rFonts w:ascii="Times New Roman" w:hAnsi="Times New Roman"/>
                <w:b/>
              </w:rPr>
              <w:t xml:space="preserve"> de </w:t>
            </w:r>
          </w:p>
          <w:p w:rsidR="00DD3F54" w:rsidRDefault="00DD3F54" w:rsidP="00400C87">
            <w:pPr>
              <w:rPr>
                <w:rFonts w:ascii="Times New Roman" w:hAnsi="Times New Roman"/>
              </w:rPr>
            </w:pPr>
            <w:r w:rsidRPr="007616F5">
              <w:rPr>
                <w:rFonts w:ascii="Times New Roman" w:hAnsi="Times New Roman"/>
                <w:b/>
              </w:rPr>
              <w:t>Saber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A779F9" w:rsidRPr="003F7FF5" w:rsidTr="00A779F9">
        <w:trPr>
          <w:trHeight w:val="377"/>
        </w:trPr>
        <w:tc>
          <w:tcPr>
            <w:tcW w:w="1548" w:type="dxa"/>
            <w:vMerge w:val="restart"/>
          </w:tcPr>
          <w:p w:rsidR="00A779F9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Other</w:t>
            </w:r>
          </w:p>
          <w:p w:rsidR="00A779F9" w:rsidRPr="00400C87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Dairy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Cognates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9E1D10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Agriculture Fact Sheet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</w:tbl>
    <w:p w:rsidR="00075E73" w:rsidRDefault="00075E73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F22ADC" w:rsidRDefault="00F22ADC" w:rsidP="00075E73">
            <w:pPr>
              <w:rPr>
                <w:rFonts w:ascii="Times New Roman" w:hAnsi="Times New Roman"/>
                <w:b/>
              </w:rPr>
            </w:pPr>
            <w:r w:rsidRPr="00F22ADC">
              <w:rPr>
                <w:rFonts w:ascii="Times New Roman" w:hAnsi="Times New Roman"/>
                <w:b/>
              </w:rPr>
              <w:t>Other Activit</w:t>
            </w:r>
            <w:r>
              <w:rPr>
                <w:rFonts w:ascii="Times New Roman" w:hAnsi="Times New Roman"/>
                <w:b/>
              </w:rPr>
              <w:t>ies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Speaking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9E1D10">
        <w:trPr>
          <w:trHeight w:val="377"/>
        </w:trPr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075E73" w:rsidRDefault="009E1D10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Agriculture Fact Sheet - Reading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9E1D10" w:rsidP="009E1D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Agriculture Fact Sheet – Check Your Comprehension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7616F5" w:rsidRPr="00010663" w:rsidRDefault="007616F5" w:rsidP="00DD3F54">
      <w:pPr>
        <w:rPr>
          <w:rFonts w:ascii="Times New Roman" w:hAnsi="Times New Roman"/>
        </w:rPr>
      </w:pPr>
    </w:p>
    <w:sectPr w:rsidR="007616F5" w:rsidRPr="00010663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704" w:rsidRDefault="00134704" w:rsidP="00814CB4">
      <w:r>
        <w:separator/>
      </w:r>
    </w:p>
  </w:endnote>
  <w:endnote w:type="continuationSeparator" w:id="1">
    <w:p w:rsidR="00134704" w:rsidRDefault="00134704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ESL Dairy Curriculum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Northwest Iowa Community College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2009</w:t>
    </w:r>
  </w:p>
  <w:p w:rsidR="00413982" w:rsidRPr="00010663" w:rsidRDefault="00413982" w:rsidP="005E47D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704" w:rsidRDefault="00134704" w:rsidP="00814CB4">
      <w:r>
        <w:separator/>
      </w:r>
    </w:p>
  </w:footnote>
  <w:footnote w:type="continuationSeparator" w:id="1">
    <w:p w:rsidR="00134704" w:rsidRDefault="00134704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Default="0041398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010663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9E1D10">
      <w:rPr>
        <w:rFonts w:ascii="Times New Roman" w:hAnsi="Times New Roman"/>
        <w:color w:val="4F6228" w:themeColor="accent3" w:themeShade="80"/>
        <w:sz w:val="32"/>
        <w:szCs w:val="32"/>
      </w:rPr>
      <w:t>2 Agriculture</w:t>
    </w:r>
  </w:p>
  <w:p w:rsidR="009E1D10" w:rsidRDefault="009E1D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6125"/>
    <w:multiLevelType w:val="hybridMultilevel"/>
    <w:tmpl w:val="043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AFF2E30"/>
    <w:multiLevelType w:val="hybridMultilevel"/>
    <w:tmpl w:val="5D5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F633C"/>
    <w:multiLevelType w:val="hybridMultilevel"/>
    <w:tmpl w:val="710C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6"/>
  </w:num>
  <w:num w:numId="5">
    <w:abstractNumId w:val="9"/>
  </w:num>
  <w:num w:numId="6">
    <w:abstractNumId w:val="16"/>
  </w:num>
  <w:num w:numId="7">
    <w:abstractNumId w:val="13"/>
  </w:num>
  <w:num w:numId="8">
    <w:abstractNumId w:val="18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7"/>
  </w:num>
  <w:num w:numId="14">
    <w:abstractNumId w:val="14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7889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10663"/>
    <w:rsid w:val="000146BD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5E73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5DE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4704"/>
    <w:rsid w:val="00141E4F"/>
    <w:rsid w:val="00143FB2"/>
    <w:rsid w:val="00146610"/>
    <w:rsid w:val="00156783"/>
    <w:rsid w:val="00157D1F"/>
    <w:rsid w:val="001672AF"/>
    <w:rsid w:val="001936A2"/>
    <w:rsid w:val="0019403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1B0A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159E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3F7FF5"/>
    <w:rsid w:val="00400C87"/>
    <w:rsid w:val="00407029"/>
    <w:rsid w:val="00407C24"/>
    <w:rsid w:val="00413982"/>
    <w:rsid w:val="0042239C"/>
    <w:rsid w:val="00427822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515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352A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2BB3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16F5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0E6E"/>
    <w:rsid w:val="00884C6A"/>
    <w:rsid w:val="008913C9"/>
    <w:rsid w:val="00892915"/>
    <w:rsid w:val="008A756D"/>
    <w:rsid w:val="008A76FF"/>
    <w:rsid w:val="008B5450"/>
    <w:rsid w:val="008C424E"/>
    <w:rsid w:val="008D7026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65103"/>
    <w:rsid w:val="00986E42"/>
    <w:rsid w:val="00992E10"/>
    <w:rsid w:val="0099552F"/>
    <w:rsid w:val="009C5E6F"/>
    <w:rsid w:val="009D5D07"/>
    <w:rsid w:val="009E1D10"/>
    <w:rsid w:val="009E6112"/>
    <w:rsid w:val="00A00C00"/>
    <w:rsid w:val="00A06F55"/>
    <w:rsid w:val="00A07CA9"/>
    <w:rsid w:val="00A17D21"/>
    <w:rsid w:val="00A46564"/>
    <w:rsid w:val="00A51BAE"/>
    <w:rsid w:val="00A55E22"/>
    <w:rsid w:val="00A61E9D"/>
    <w:rsid w:val="00A779F9"/>
    <w:rsid w:val="00A80D14"/>
    <w:rsid w:val="00A81B0D"/>
    <w:rsid w:val="00A91242"/>
    <w:rsid w:val="00AA7699"/>
    <w:rsid w:val="00AB40E4"/>
    <w:rsid w:val="00AB5577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51CC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6669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D3F54"/>
    <w:rsid w:val="00DD7E30"/>
    <w:rsid w:val="00DE1351"/>
    <w:rsid w:val="00DE71C0"/>
    <w:rsid w:val="00DF228A"/>
    <w:rsid w:val="00DF3A60"/>
    <w:rsid w:val="00E02743"/>
    <w:rsid w:val="00E06FD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6595"/>
    <w:rsid w:val="00EA6E10"/>
    <w:rsid w:val="00EB74E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79AF"/>
    <w:rsid w:val="00F20F73"/>
    <w:rsid w:val="00F22ADC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  <w:rsid w:val="00FF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rsid w:val="004139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7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chart</Template>
  <TotalTime>10</TotalTime>
  <Pages>1</Pages>
  <Words>85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2</cp:revision>
  <cp:lastPrinted>2009-05-20T21:42:00Z</cp:lastPrinted>
  <dcterms:created xsi:type="dcterms:W3CDTF">2009-05-31T17:47:00Z</dcterms:created>
  <dcterms:modified xsi:type="dcterms:W3CDTF">2009-05-31T17:47:00Z</dcterms:modified>
</cp:coreProperties>
</file>